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0162634E" w:rsidR="00C44B8B" w:rsidRPr="0052681C" w:rsidRDefault="00817659" w:rsidP="00B015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  <w:r w:rsidR="00D045B9">
              <w:rPr>
                <w:b/>
                <w:sz w:val="26"/>
                <w:szCs w:val="26"/>
              </w:rPr>
              <w:t>_199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7567389C" w:rsidR="00C44B8B" w:rsidRPr="0052681C" w:rsidRDefault="005E2B2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5E2B2D">
              <w:rPr>
                <w:b/>
                <w:sz w:val="26"/>
                <w:szCs w:val="26"/>
                <w:lang w:val="en-US"/>
              </w:rPr>
              <w:t>2270934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7" w14:textId="77777777" w:rsidR="00C44B8B" w:rsidRPr="0052681C" w:rsidRDefault="00C44B8B" w:rsidP="00C44B8B"/>
    <w:p w14:paraId="30E33348" w14:textId="77777777" w:rsidR="00C44B8B" w:rsidRPr="0052681C" w:rsidRDefault="00C44B8B" w:rsidP="00C44B8B"/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6BB68BE1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01520" w:rsidRPr="00B01520">
        <w:rPr>
          <w:b/>
          <w:sz w:val="26"/>
          <w:szCs w:val="26"/>
        </w:rPr>
        <w:t>Зажим ремонтный РС-18,8-01</w:t>
      </w:r>
      <w:r>
        <w:rPr>
          <w:b/>
          <w:sz w:val="26"/>
          <w:szCs w:val="26"/>
        </w:rPr>
        <w:t>)</w:t>
      </w:r>
      <w:r w:rsidR="009C0389" w:rsidRPr="007807FE">
        <w:rPr>
          <w:b/>
          <w:sz w:val="26"/>
          <w:szCs w:val="26"/>
        </w:rPr>
        <w:t>.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4F" w14:textId="32154255" w:rsidR="009E129F" w:rsidRPr="007807FE" w:rsidRDefault="00641E44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07FE">
        <w:rPr>
          <w:sz w:val="24"/>
          <w:szCs w:val="24"/>
        </w:rPr>
        <w:t xml:space="preserve">Технические требования, характеристики </w:t>
      </w:r>
      <w:r w:rsidR="00770408" w:rsidRPr="007807FE">
        <w:rPr>
          <w:sz w:val="24"/>
          <w:szCs w:val="24"/>
        </w:rPr>
        <w:t>линейной арматуры и гасителей вибрации</w:t>
      </w:r>
      <w:r w:rsidR="004F4E9E" w:rsidRPr="007807FE">
        <w:rPr>
          <w:sz w:val="24"/>
          <w:szCs w:val="24"/>
        </w:rPr>
        <w:t xml:space="preserve"> должны соответствовать параметрам </w:t>
      </w:r>
      <w:r w:rsidR="0098016C">
        <w:rPr>
          <w:sz w:val="24"/>
          <w:szCs w:val="24"/>
        </w:rPr>
        <w:t>ТУ-3449-031</w:t>
      </w:r>
      <w:r w:rsidR="0098016C" w:rsidRPr="008571D7">
        <w:rPr>
          <w:sz w:val="24"/>
          <w:szCs w:val="24"/>
        </w:rPr>
        <w:t>-27560230-06 «</w:t>
      </w:r>
      <w:r w:rsidR="00BB7CFB" w:rsidRPr="00BB7CFB">
        <w:rPr>
          <w:sz w:val="24"/>
          <w:szCs w:val="24"/>
        </w:rPr>
        <w:t>Зажимы ремонтные спиральные</w:t>
      </w:r>
      <w:r w:rsidR="0098016C" w:rsidRPr="008571D7">
        <w:rPr>
          <w:sz w:val="24"/>
          <w:szCs w:val="24"/>
        </w:rPr>
        <w:t>»</w:t>
      </w:r>
      <w:r w:rsidR="009E129F" w:rsidRPr="007807FE">
        <w:rPr>
          <w:sz w:val="24"/>
          <w:szCs w:val="24"/>
        </w:rPr>
        <w:t>.</w:t>
      </w:r>
    </w:p>
    <w:tbl>
      <w:tblPr>
        <w:tblW w:w="9103" w:type="dxa"/>
        <w:jc w:val="center"/>
        <w:tblLook w:val="04A0" w:firstRow="1" w:lastRow="0" w:firstColumn="1" w:lastColumn="0" w:noHBand="0" w:noVBand="1"/>
      </w:tblPr>
      <w:tblGrid>
        <w:gridCol w:w="2000"/>
        <w:gridCol w:w="1559"/>
        <w:gridCol w:w="1559"/>
        <w:gridCol w:w="1134"/>
        <w:gridCol w:w="1134"/>
        <w:gridCol w:w="1717"/>
      </w:tblGrid>
      <w:tr w:rsidR="00B01520" w:rsidRPr="00B01520" w14:paraId="5299733C" w14:textId="77777777" w:rsidTr="00561A4B">
        <w:trPr>
          <w:trHeight w:val="900"/>
          <w:jc w:val="center"/>
        </w:trPr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BA2A3" w14:textId="1C84D252" w:rsidR="00B01520" w:rsidRPr="00B01520" w:rsidRDefault="00561A4B" w:rsidP="00561A4B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Марка за</w:t>
            </w:r>
            <w:r w:rsidR="00B01520" w:rsidRPr="00B01520">
              <w:rPr>
                <w:bCs/>
                <w:color w:val="000000"/>
                <w:sz w:val="22"/>
                <w:szCs w:val="22"/>
              </w:rPr>
              <w:t>жима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B2147" w14:textId="77777777" w:rsidR="00B01520" w:rsidRPr="00B01520" w:rsidRDefault="00B01520" w:rsidP="00561A4B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01520">
              <w:rPr>
                <w:bCs/>
                <w:color w:val="000000"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8875F" w14:textId="77777777" w:rsidR="00B01520" w:rsidRPr="00B01520" w:rsidRDefault="00B01520" w:rsidP="00B01520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01520">
              <w:rPr>
                <w:bCs/>
                <w:color w:val="000000"/>
                <w:sz w:val="22"/>
                <w:szCs w:val="22"/>
              </w:rPr>
              <w:t>L, мм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E148B" w14:textId="77777777" w:rsidR="00B01520" w:rsidRPr="00B01520" w:rsidRDefault="00B01520" w:rsidP="00561A4B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01520">
              <w:rPr>
                <w:bCs/>
                <w:color w:val="000000"/>
                <w:sz w:val="22"/>
                <w:szCs w:val="22"/>
              </w:rPr>
              <w:t>Масса зажима, кг</w:t>
            </w:r>
          </w:p>
        </w:tc>
        <w:tc>
          <w:tcPr>
            <w:tcW w:w="1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6C17A" w14:textId="77777777" w:rsidR="00B01520" w:rsidRPr="00B01520" w:rsidRDefault="00B01520" w:rsidP="00561A4B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01520">
              <w:rPr>
                <w:bCs/>
                <w:color w:val="000000"/>
                <w:sz w:val="22"/>
                <w:szCs w:val="22"/>
              </w:rPr>
              <w:t>Существующий аналог</w:t>
            </w:r>
          </w:p>
        </w:tc>
      </w:tr>
      <w:tr w:rsidR="00B01520" w:rsidRPr="00B01520" w14:paraId="628A101C" w14:textId="77777777" w:rsidTr="00561A4B">
        <w:trPr>
          <w:trHeight w:val="600"/>
          <w:jc w:val="center"/>
        </w:trPr>
        <w:tc>
          <w:tcPr>
            <w:tcW w:w="2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AB39" w14:textId="77777777" w:rsidR="00B01520" w:rsidRPr="00B01520" w:rsidRDefault="00B01520" w:rsidP="00561A4B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38F29" w14:textId="77777777" w:rsidR="00B01520" w:rsidRPr="00B01520" w:rsidRDefault="00B01520" w:rsidP="00561A4B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01520">
              <w:rPr>
                <w:bCs/>
                <w:color w:val="000000"/>
                <w:sz w:val="22"/>
                <w:szCs w:val="22"/>
              </w:rPr>
              <w:t>Сечение, мм2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7EF7C" w14:textId="77777777" w:rsidR="00B01520" w:rsidRPr="00B01520" w:rsidRDefault="00B01520" w:rsidP="00561A4B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01520">
              <w:rPr>
                <w:bCs/>
                <w:color w:val="000000"/>
                <w:sz w:val="22"/>
                <w:szCs w:val="22"/>
              </w:rPr>
              <w:t>Диаметр, Dnp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B4EDA" w14:textId="77777777" w:rsidR="00B01520" w:rsidRPr="00B01520" w:rsidRDefault="00B01520" w:rsidP="00B01520">
            <w:pPr>
              <w:ind w:firstLine="0"/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CBCC3" w14:textId="77777777" w:rsidR="00B01520" w:rsidRPr="00B01520" w:rsidRDefault="00B01520" w:rsidP="00561A4B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26E30" w14:textId="77777777" w:rsidR="00B01520" w:rsidRPr="00B01520" w:rsidRDefault="00B01520" w:rsidP="00561A4B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B01520" w:rsidRPr="00B01520" w14:paraId="115BB02A" w14:textId="77777777" w:rsidTr="00561A4B">
        <w:trPr>
          <w:trHeight w:val="600"/>
          <w:jc w:val="center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8F8EE" w14:textId="77777777" w:rsidR="00B01520" w:rsidRPr="00B01520" w:rsidRDefault="00B01520" w:rsidP="00561A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01520">
              <w:rPr>
                <w:color w:val="000000"/>
                <w:sz w:val="22"/>
                <w:szCs w:val="22"/>
              </w:rPr>
              <w:t>РС-18,8-01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80044" w14:textId="77777777" w:rsidR="00561A4B" w:rsidRDefault="00B01520" w:rsidP="00561A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01520">
              <w:rPr>
                <w:color w:val="000000"/>
                <w:sz w:val="22"/>
                <w:szCs w:val="22"/>
              </w:rPr>
              <w:t>185/29</w:t>
            </w:r>
          </w:p>
          <w:p w14:paraId="3892BED8" w14:textId="3EE4AFBE" w:rsidR="00B01520" w:rsidRPr="00B01520" w:rsidRDefault="00B01520" w:rsidP="00561A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01520">
              <w:rPr>
                <w:color w:val="000000"/>
                <w:sz w:val="22"/>
                <w:szCs w:val="22"/>
              </w:rPr>
              <w:t>185/24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6E077" w14:textId="77777777" w:rsidR="00561A4B" w:rsidRDefault="00B01520" w:rsidP="00561A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01520">
              <w:rPr>
                <w:color w:val="000000"/>
                <w:sz w:val="22"/>
                <w:szCs w:val="22"/>
              </w:rPr>
              <w:t>18,8</w:t>
            </w:r>
          </w:p>
          <w:p w14:paraId="70B02C06" w14:textId="6BB86843" w:rsidR="00B01520" w:rsidRPr="00B01520" w:rsidRDefault="00B01520" w:rsidP="00561A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01520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5CDEE" w14:textId="77777777" w:rsidR="00B01520" w:rsidRPr="00B01520" w:rsidRDefault="00B01520" w:rsidP="00561A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01520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9DE94" w14:textId="4CDE776A" w:rsidR="00B01520" w:rsidRPr="00B01520" w:rsidRDefault="00B01520" w:rsidP="00561A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01520">
              <w:rPr>
                <w:color w:val="000000"/>
                <w:sz w:val="22"/>
                <w:szCs w:val="22"/>
              </w:rPr>
              <w:t>1,</w:t>
            </w:r>
            <w:r w:rsidR="00561A4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CB9AC" w14:textId="77777777" w:rsidR="00B01520" w:rsidRPr="00B01520" w:rsidRDefault="00B01520" w:rsidP="00561A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01520">
              <w:rPr>
                <w:color w:val="000000"/>
                <w:sz w:val="22"/>
                <w:szCs w:val="22"/>
              </w:rPr>
              <w:t>РАС-205-4А</w:t>
            </w:r>
          </w:p>
        </w:tc>
      </w:tr>
    </w:tbl>
    <w:p w14:paraId="30E33353" w14:textId="12A424DA" w:rsidR="00637BE1" w:rsidRDefault="00637BE1" w:rsidP="00E633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9924593" w14:textId="2CE6387C" w:rsidR="00561A4B" w:rsidRDefault="00561A4B" w:rsidP="00E633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Tahoma" w:hAnsi="Tahoma" w:cs="Tahoma"/>
          <w:noProof/>
          <w:color w:val="333333"/>
          <w:sz w:val="19"/>
          <w:szCs w:val="19"/>
        </w:rPr>
        <w:drawing>
          <wp:inline distT="0" distB="0" distL="0" distR="0" wp14:anchorId="15401A4E" wp14:editId="774E8AD7">
            <wp:extent cx="5910409" cy="2016927"/>
            <wp:effectExtent l="0" t="0" r="0" b="2540"/>
            <wp:docPr id="2" name="Рисунок 2" descr="http://locus.ru/uploadedFiles/eshopimages/big/111_1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s_insert_img" descr="http://locus.ru/uploadedFiles/eshopimages/big/111_16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75" cy="2018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731D1" w14:textId="77777777" w:rsidR="00561A4B" w:rsidRPr="0052681C" w:rsidRDefault="00561A4B" w:rsidP="00E633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0E3335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0E3335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0E33356" w14:textId="77777777" w:rsidR="005F1797" w:rsidRPr="0052681C" w:rsidRDefault="005F1797" w:rsidP="005F17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0E333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E333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E333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0E3335A" w14:textId="7DE718A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E3335B" w14:textId="13A0B32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0E3335C" w14:textId="71B181A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30E3335D" w14:textId="0681D69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34B0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0E3335E" w14:textId="79001E0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1310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0E3335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0E33360" w14:textId="2BBD1C5A" w:rsidR="00DE0C6D" w:rsidRPr="0052681C" w:rsidRDefault="00843900" w:rsidP="00483EC4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B01520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0E3336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0E33362" w14:textId="2E85508F" w:rsidR="009E129F" w:rsidRPr="00656172" w:rsidRDefault="00BB7CFB" w:rsidP="009E129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ТУ-3449-031</w:t>
      </w:r>
      <w:r w:rsidRPr="008571D7">
        <w:rPr>
          <w:sz w:val="24"/>
          <w:szCs w:val="24"/>
        </w:rPr>
        <w:t>-27560230-06 «</w:t>
      </w:r>
      <w:r w:rsidRPr="00BB7CFB">
        <w:rPr>
          <w:sz w:val="24"/>
          <w:szCs w:val="24"/>
        </w:rPr>
        <w:t>Зажимы ремонтные спиральные</w:t>
      </w:r>
      <w:r w:rsidRPr="008571D7">
        <w:rPr>
          <w:sz w:val="24"/>
          <w:szCs w:val="24"/>
        </w:rPr>
        <w:t>»</w:t>
      </w:r>
      <w:r w:rsidR="009E3E11">
        <w:rPr>
          <w:sz w:val="24"/>
          <w:szCs w:val="24"/>
        </w:rPr>
        <w:t>;</w:t>
      </w:r>
    </w:p>
    <w:p w14:paraId="30E3336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0E3336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0E33369" w14:textId="72FC2AA4" w:rsidR="00CC3003" w:rsidRPr="0052681C" w:rsidRDefault="00B01520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</w:p>
    <w:p w14:paraId="30E3336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0E3336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E3E11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0E3336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E3336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0E3336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E3E1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E3336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E3337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0E3337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0E3337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E3337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0E333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0E3337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0E3337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E333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0E333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0E3337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0E3337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0E3337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0E3337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0E3337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7E" w14:textId="30EEE95F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B01520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0E3337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08F0D" w14:textId="77777777" w:rsidR="00917B75" w:rsidRDefault="00917B75">
      <w:r>
        <w:separator/>
      </w:r>
    </w:p>
  </w:endnote>
  <w:endnote w:type="continuationSeparator" w:id="0">
    <w:p w14:paraId="0B6AD27D" w14:textId="77777777" w:rsidR="00917B75" w:rsidRDefault="00917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639FC" w14:textId="77777777" w:rsidR="00917B75" w:rsidRDefault="00917B75">
      <w:r>
        <w:separator/>
      </w:r>
    </w:p>
  </w:footnote>
  <w:footnote w:type="continuationSeparator" w:id="0">
    <w:p w14:paraId="30A25AC3" w14:textId="77777777" w:rsidR="00917B75" w:rsidRDefault="00917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5BC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A4B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B75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CFB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251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5B9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551E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33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4C101-E9F9-4C4B-8044-C98A8627ECEC}">
  <ds:schemaRefs>
    <ds:schemaRef ds:uri="aeb3e8e0-784a-4348-b8a9-74d788c4fa59"/>
    <ds:schemaRef ds:uri="http://schemas.microsoft.com/office/2006/documentManagement/types"/>
    <ds:schemaRef ds:uri="http://schemas.microsoft.com/sharepoint/v3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46E954-1B29-4A98-BE3D-932204B79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CE598-DC08-4EC4-9517-ECF36C93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907</Words>
  <Characters>6955</Characters>
  <Application>Microsoft Office Word</Application>
  <DocSecurity>4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2015-10-09T09:02:00Z</dcterms:created>
  <dcterms:modified xsi:type="dcterms:W3CDTF">2015-10-09T09:02:00Z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